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F152E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2FC3BE2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01923375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60CCC7A0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B1320D7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7DFA3A3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79955B49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71DBECC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D16EEC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3D2039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AE1329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C5DB5A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20F6EF6" w14:textId="679787B3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C53CC5" w:rsidRPr="00C53CC5">
        <w:rPr>
          <w:rFonts w:ascii="Avenir Next LT Pro" w:hAnsi="Avenir Next LT Pro" w:cs="Arial"/>
          <w:b/>
          <w:sz w:val="22"/>
          <w:szCs w:val="22"/>
        </w:rPr>
        <w:t>ES-2026-BOR-MP-001</w:t>
      </w:r>
    </w:p>
    <w:p w14:paraId="4520A749" w14:textId="40D40B29" w:rsidR="008E5BB4" w:rsidRPr="008E5BB4" w:rsidRDefault="00C53CC5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Kap en aanplant bomen en beplanting</w:t>
      </w:r>
    </w:p>
    <w:p w14:paraId="10BE8625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782CFF1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4445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2F93E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4975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29FFF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4E1AE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16BA84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24606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93EFE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66E3C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3E37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F1236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E8CAC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B878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E389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11A0F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5910F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ED31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88E85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46CA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CB73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F2ABB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56B52B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502B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8FF732" w14:textId="4FC2D200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977BE">
        <w:rPr>
          <w:rFonts w:ascii="Avenir Next LT Pro" w:hAnsi="Avenir Next LT Pro" w:cs="Arial"/>
          <w:bCs/>
        </w:rPr>
        <w:t>Gemeente Echt-Susteren</w:t>
      </w:r>
    </w:p>
    <w:p w14:paraId="3D0B2DD4" w14:textId="04A41E2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A72A0">
        <w:rPr>
          <w:rFonts w:ascii="Avenir Next LT Pro" w:hAnsi="Avenir Next LT Pro" w:cs="Arial"/>
          <w:bCs/>
        </w:rPr>
        <w:t>Postbus 450</w:t>
      </w:r>
    </w:p>
    <w:p w14:paraId="70E9F0BC" w14:textId="25278BA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A72A0">
        <w:rPr>
          <w:rFonts w:ascii="Avenir Next LT Pro" w:hAnsi="Avenir Next LT Pro" w:cs="Arial"/>
          <w:bCs/>
        </w:rPr>
        <w:t>6100 AL  Echt</w:t>
      </w:r>
    </w:p>
    <w:p w14:paraId="59C54A84" w14:textId="11C26C8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A72A0">
        <w:rPr>
          <w:rFonts w:ascii="Avenir Next LT Pro" w:hAnsi="Avenir Next LT Pro" w:cs="Arial"/>
          <w:bCs/>
        </w:rPr>
        <w:t xml:space="preserve">Nieuwe Markt 55, </w:t>
      </w:r>
      <w:r w:rsidR="00DA35CA">
        <w:rPr>
          <w:rFonts w:ascii="Avenir Next LT Pro" w:hAnsi="Avenir Next LT Pro" w:cs="Arial"/>
          <w:bCs/>
        </w:rPr>
        <w:t>6101 CV  Echt</w:t>
      </w:r>
    </w:p>
    <w:p w14:paraId="00C88B4A" w14:textId="797E6FF4" w:rsidR="00105DFA" w:rsidRPr="006A72A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6A72A0">
        <w:rPr>
          <w:rFonts w:ascii="Avenir Next LT Pro" w:hAnsi="Avenir Next LT Pro" w:cs="Arial"/>
          <w:color w:val="000000"/>
        </w:rPr>
        <w:t xml:space="preserve">Datum: </w:t>
      </w:r>
      <w:r w:rsidRPr="006A72A0">
        <w:rPr>
          <w:rFonts w:ascii="Avenir Next LT Pro" w:hAnsi="Avenir Next LT Pro" w:cs="Arial"/>
          <w:color w:val="000000"/>
        </w:rPr>
        <w:tab/>
      </w:r>
      <w:r w:rsidR="00DA35CA">
        <w:rPr>
          <w:rFonts w:ascii="Avenir Next LT Pro" w:hAnsi="Avenir Next LT Pro" w:cs="Arial"/>
          <w:bCs/>
        </w:rPr>
        <w:t>Juni 2026</w:t>
      </w:r>
    </w:p>
    <w:p w14:paraId="2894477D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5B874354" w14:textId="77777777" w:rsidR="00673B49" w:rsidRDefault="00673B49" w:rsidP="007D056C">
      <w:pPr>
        <w:rPr>
          <w:rFonts w:ascii="Arial" w:hAnsi="Arial" w:cs="Arial"/>
        </w:rPr>
      </w:pPr>
    </w:p>
    <w:p w14:paraId="6F2EC657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707BF170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5DEA3D03" w14:textId="77777777" w:rsidR="00003FEB" w:rsidRDefault="00003FEB">
      <w:pPr>
        <w:rPr>
          <w:rFonts w:ascii="Gill Sans MT" w:hAnsi="Gill Sans MT" w:cs="Tahoma"/>
          <w:sz w:val="22"/>
        </w:rPr>
      </w:pPr>
    </w:p>
    <w:p w14:paraId="7E338882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1A08DD10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1156FC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6DEB4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E7CF4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085B8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ACC18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28956A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9CEDD4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00BA9B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4A7A7871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576B724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500BBE7F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6D97EA8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80CEF18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33D5273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0290BA7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54DC238" w14:textId="5C5C6C2E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E35725" w:rsidRPr="00E35725">
        <w:rPr>
          <w:rFonts w:ascii="Avenir Next LT Pro" w:hAnsi="Avenir Next LT Pro" w:cs="Arial"/>
          <w:bCs/>
        </w:rPr>
        <w:t>ES-2026-BOR-MP-001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3209C2A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513BC1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12445FE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706FD375" w14:textId="1CF1DC02" w:rsidR="00042EAD" w:rsidRPr="008D212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Verwijderen bomen</w:t>
      </w:r>
      <w:r w:rsidR="00FE1AE9" w:rsidRPr="008D212C">
        <w:rPr>
          <w:rFonts w:ascii="Avenir Next LT Pro" w:hAnsi="Avenir Next LT Pro" w:cs="Arial"/>
        </w:rPr>
        <w:t>, stobben en beplanting</w:t>
      </w:r>
    </w:p>
    <w:p w14:paraId="0D1027D8" w14:textId="1AE10A74" w:rsidR="00042EAD" w:rsidRPr="008D212C" w:rsidRDefault="00535AAB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Inr</w:t>
      </w:r>
      <w:r w:rsidR="00B9558E" w:rsidRPr="008D212C">
        <w:rPr>
          <w:rFonts w:ascii="Avenir Next LT Pro" w:hAnsi="Avenir Next LT Pro" w:cs="Arial"/>
        </w:rPr>
        <w:t>icht</w:t>
      </w:r>
      <w:r w:rsidR="00042EAD" w:rsidRPr="008D212C">
        <w:rPr>
          <w:rFonts w:ascii="Avenir Next LT Pro" w:hAnsi="Avenir Next LT Pro" w:cs="Arial"/>
        </w:rPr>
        <w:t>en</w:t>
      </w:r>
      <w:r w:rsidR="00B9558E" w:rsidRPr="008D212C">
        <w:rPr>
          <w:rFonts w:ascii="Avenir Next LT Pro" w:hAnsi="Avenir Next LT Pro" w:cs="Arial"/>
        </w:rPr>
        <w:t xml:space="preserve"> groeiplaatsen</w:t>
      </w:r>
    </w:p>
    <w:p w14:paraId="22CFA83A" w14:textId="78625179" w:rsidR="00B9558E" w:rsidRPr="008D212C" w:rsidRDefault="00B9558E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Groeiplaatsverbetering</w:t>
      </w:r>
    </w:p>
    <w:p w14:paraId="1B50AD8B" w14:textId="36E54396" w:rsidR="00B9558E" w:rsidRPr="008D212C" w:rsidRDefault="00B9558E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Planten bomen en beplanting</w:t>
      </w:r>
    </w:p>
    <w:p w14:paraId="55FECA44" w14:textId="219B0937" w:rsidR="008C29FA" w:rsidRPr="008D212C" w:rsidRDefault="008C29FA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Aanleg, herstel en renovatiewerkzaamheden grasvegetatie</w:t>
      </w:r>
    </w:p>
    <w:p w14:paraId="1D0176A0" w14:textId="41FBFDC2" w:rsidR="008C29FA" w:rsidRPr="008D212C" w:rsidRDefault="008C29FA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Nazorg en garantie</w:t>
      </w:r>
    </w:p>
    <w:p w14:paraId="3FD53228" w14:textId="77777777" w:rsidR="00042EAD" w:rsidRPr="008D212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D212C">
        <w:rPr>
          <w:rFonts w:ascii="Avenir Next LT Pro" w:hAnsi="Avenir Next LT Pro" w:cs="Arial"/>
        </w:rPr>
        <w:t>Digitaal registreren van uitgevoerde werkzaamheden</w:t>
      </w:r>
    </w:p>
    <w:p w14:paraId="70F1F435" w14:textId="60840BE3" w:rsidR="005F1ABA" w:rsidRPr="008A735C" w:rsidRDefault="008D212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0D3280A1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657D5F34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5BA2902" w14:textId="387FD550" w:rsidR="00003FEB" w:rsidRPr="008A735C" w:rsidRDefault="008D212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21C3E069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284D5D6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6D0C6DB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0D948B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7AC7627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E19E5E5" w14:textId="2E233FFE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D212C">
        <w:rPr>
          <w:rFonts w:ascii="Avenir Next LT Pro" w:hAnsi="Avenir Next LT Pro" w:cs="Arial"/>
          <w:bCs/>
        </w:rPr>
        <w:t>Gemeente Echt-Susteren</w:t>
      </w:r>
    </w:p>
    <w:p w14:paraId="52955A88" w14:textId="50DA250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00018">
        <w:rPr>
          <w:rFonts w:ascii="Avenir Next LT Pro" w:hAnsi="Avenir Next LT Pro" w:cs="Arial"/>
          <w:bCs/>
        </w:rPr>
        <w:t>Nieuwe Markt 55</w:t>
      </w:r>
    </w:p>
    <w:p w14:paraId="46BEF32A" w14:textId="265B9A4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A21C8">
        <w:rPr>
          <w:rFonts w:ascii="Avenir Next LT Pro" w:hAnsi="Avenir Next LT Pro" w:cs="Arial"/>
          <w:bCs/>
        </w:rPr>
        <w:t>6101 CV  Echt</w:t>
      </w:r>
    </w:p>
    <w:p w14:paraId="26837158" w14:textId="0D939C1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D105C">
        <w:rPr>
          <w:rFonts w:ascii="Avenir Next LT Pro" w:hAnsi="Avenir Next LT Pro" w:cs="Arial"/>
          <w:bCs/>
        </w:rPr>
        <w:t>0475</w:t>
      </w:r>
      <w:r w:rsidR="007129DB">
        <w:rPr>
          <w:rFonts w:ascii="Avenir Next LT Pro" w:hAnsi="Avenir Next LT Pro" w:cs="Arial"/>
          <w:bCs/>
        </w:rPr>
        <w:t xml:space="preserve"> 478 478</w:t>
      </w:r>
    </w:p>
    <w:p w14:paraId="1BA003B4" w14:textId="0AD3388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7129DB">
        <w:rPr>
          <w:rFonts w:ascii="Avenir Next LT Pro" w:hAnsi="Avenir Next LT Pro" w:cs="Arial"/>
          <w:bCs/>
        </w:rPr>
        <w:t>M. Peeters</w:t>
      </w:r>
    </w:p>
    <w:p w14:paraId="64BAD5D9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6EAACE4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9B881F0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65DAFA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7329515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132374F8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524AFE4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2209956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W. Schokker</w:t>
      </w:r>
    </w:p>
    <w:p w14:paraId="64B55F51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D168A8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04CD50A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BC77DEE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Echt-Susteren</w:t>
      </w:r>
    </w:p>
    <w:p w14:paraId="3F36F7DD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Nieuwe Markt 55</w:t>
      </w:r>
    </w:p>
    <w:p w14:paraId="3ACFC269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6101 CV  Echt</w:t>
      </w:r>
    </w:p>
    <w:p w14:paraId="4F6209EA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0475 478 478</w:t>
      </w:r>
    </w:p>
    <w:p w14:paraId="7F2332B1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Peeters</w:t>
      </w:r>
    </w:p>
    <w:p w14:paraId="5FC13973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2C5E080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C423B4F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3EA1101" w14:textId="14D1BE1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171C9" w:rsidRPr="008171C9">
        <w:rPr>
          <w:rFonts w:ascii="Avenir Next LT Pro" w:hAnsi="Avenir Next LT Pro" w:cs="Arial"/>
          <w:bCs/>
        </w:rPr>
        <w:t>ES-2026-BOR-MP-001</w:t>
      </w:r>
    </w:p>
    <w:p w14:paraId="659B1BE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A89F37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94CE1F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5855EC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891CBE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C489EC1" w14:textId="77777777" w:rsidR="00861DF4" w:rsidRPr="008A735C" w:rsidRDefault="00861DF4">
      <w:pPr>
        <w:rPr>
          <w:rFonts w:ascii="Avenir Next LT Pro" w:hAnsi="Avenir Next LT Pro" w:cs="Arial"/>
        </w:rPr>
      </w:pPr>
    </w:p>
    <w:p w14:paraId="08FF4EA6" w14:textId="77777777" w:rsidR="00861DF4" w:rsidRPr="008A735C" w:rsidRDefault="00861DF4">
      <w:pPr>
        <w:rPr>
          <w:rFonts w:ascii="Avenir Next LT Pro" w:hAnsi="Avenir Next LT Pro" w:cs="Arial"/>
        </w:rPr>
      </w:pPr>
    </w:p>
    <w:p w14:paraId="4578E596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A0C7692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5B2D9907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7F548126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67EB8650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18CA079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7B6B4CF0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Echt-Susteren</w:t>
      </w:r>
    </w:p>
    <w:p w14:paraId="5E737F02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Nieuwe Markt 55</w:t>
      </w:r>
    </w:p>
    <w:p w14:paraId="0FDC5841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6101 CV  Echt</w:t>
      </w:r>
    </w:p>
    <w:p w14:paraId="13327801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0475 478 478</w:t>
      </w:r>
    </w:p>
    <w:p w14:paraId="12326F4B" w14:textId="77777777" w:rsidR="007129DB" w:rsidRPr="008A735C" w:rsidRDefault="007129DB" w:rsidP="007129D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Peeters</w:t>
      </w:r>
    </w:p>
    <w:p w14:paraId="5C5EEBCB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088B0CC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56F36B15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35FF0D3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22A6B39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044284D" w14:textId="68C5013C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8171C9" w:rsidRPr="008171C9">
        <w:rPr>
          <w:rFonts w:ascii="Avenir Next LT Pro" w:hAnsi="Avenir Next LT Pro" w:cs="Arial"/>
          <w:bCs/>
        </w:rPr>
        <w:t>ES-2026-BOR-MP-001</w:t>
      </w:r>
      <w:r w:rsidR="00CF57AF" w:rsidRPr="008A735C">
        <w:rPr>
          <w:rFonts w:ascii="Avenir Next LT Pro" w:hAnsi="Avenir Next LT Pro" w:cs="Arial"/>
        </w:rPr>
        <w:t>.</w:t>
      </w:r>
    </w:p>
    <w:p w14:paraId="01CB15A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67095425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BEDF20C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226BA8B4" w14:textId="77777777" w:rsidR="004064DB" w:rsidRPr="004064DB" w:rsidRDefault="004064DB" w:rsidP="004064DB">
      <w:pPr>
        <w:rPr>
          <w:rFonts w:ascii="Arial" w:hAnsi="Arial" w:cs="Arial"/>
        </w:rPr>
      </w:pPr>
    </w:p>
    <w:p w14:paraId="1733BC10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36C26DE8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5BFF2AAE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C2F00A3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7154766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6610D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44A858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9F220C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58DF5E3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E98947B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023822B8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423A2B0A" w14:textId="77777777" w:rsidTr="007058D2">
        <w:trPr>
          <w:cantSplit/>
          <w:trHeight w:val="280"/>
        </w:trPr>
        <w:tc>
          <w:tcPr>
            <w:tcW w:w="1126" w:type="dxa"/>
          </w:tcPr>
          <w:p w14:paraId="7E850F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1BFB38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5765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DE1FF85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2144F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0439E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6D25D34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5F27E9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192BD9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E515C0E" w14:textId="77777777" w:rsidTr="007058D2">
        <w:trPr>
          <w:cantSplit/>
          <w:trHeight w:val="280"/>
        </w:trPr>
        <w:tc>
          <w:tcPr>
            <w:tcW w:w="1126" w:type="dxa"/>
          </w:tcPr>
          <w:p w14:paraId="4C9200B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8323D68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6A78D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1AB144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B356312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2698B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5BE2D0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BD333E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79DE49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DFB34F7" w14:textId="77777777" w:rsidTr="007058D2">
        <w:trPr>
          <w:cantSplit/>
          <w:trHeight w:val="280"/>
        </w:trPr>
        <w:tc>
          <w:tcPr>
            <w:tcW w:w="1126" w:type="dxa"/>
          </w:tcPr>
          <w:p w14:paraId="32454E2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7D398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9766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A4210C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38BB6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31E657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6CB59A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6470FA98" w14:textId="77777777" w:rsidTr="007058D2">
        <w:trPr>
          <w:cantSplit/>
          <w:trHeight w:val="280"/>
        </w:trPr>
        <w:tc>
          <w:tcPr>
            <w:tcW w:w="1126" w:type="dxa"/>
          </w:tcPr>
          <w:p w14:paraId="792BAD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B9A33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5A8FC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EA3B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B0891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CDC4C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03E52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7C07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7436BCA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EFAE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0E02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799B2B" w14:textId="77777777" w:rsidTr="007058D2">
        <w:trPr>
          <w:cantSplit/>
          <w:trHeight w:val="280"/>
        </w:trPr>
        <w:tc>
          <w:tcPr>
            <w:tcW w:w="1126" w:type="dxa"/>
          </w:tcPr>
          <w:p w14:paraId="5D4A85A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EF5B80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3A28B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DCFE52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B97EA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0A4E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F26191A" w14:textId="77777777" w:rsidTr="007058D2">
        <w:trPr>
          <w:cantSplit/>
          <w:trHeight w:val="280"/>
        </w:trPr>
        <w:tc>
          <w:tcPr>
            <w:tcW w:w="1126" w:type="dxa"/>
          </w:tcPr>
          <w:p w14:paraId="204283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2B43A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3521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4BA1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C75EE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338DA2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7160E0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2589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B6395E9" w14:textId="77777777" w:rsidTr="007058D2">
        <w:trPr>
          <w:cantSplit/>
          <w:trHeight w:val="280"/>
        </w:trPr>
        <w:tc>
          <w:tcPr>
            <w:tcW w:w="1126" w:type="dxa"/>
          </w:tcPr>
          <w:p w14:paraId="739E01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FA8386A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38901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A044CD9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2052B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8EF0184" w14:textId="77777777" w:rsidTr="007058D2">
        <w:trPr>
          <w:cantSplit/>
          <w:trHeight w:val="280"/>
        </w:trPr>
        <w:tc>
          <w:tcPr>
            <w:tcW w:w="1126" w:type="dxa"/>
          </w:tcPr>
          <w:p w14:paraId="667AEA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832F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7B6BD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8966864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0D2F8B1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73F6AA4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41A06E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586F573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583257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09438B2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340A3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61CBDB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4A824D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219A01C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C42250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A3B500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14FB76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3CE02D8" w14:textId="77777777" w:rsidTr="00D44A98">
        <w:trPr>
          <w:cantSplit/>
          <w:trHeight w:val="280"/>
        </w:trPr>
        <w:tc>
          <w:tcPr>
            <w:tcW w:w="1126" w:type="dxa"/>
          </w:tcPr>
          <w:p w14:paraId="507A9DB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B009E7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CCFFA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207930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3E79A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BCE9FD0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0D5D0B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35B4FA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B03DA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DE664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9BBD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21D53CD" w14:textId="77777777" w:rsidTr="00D44A98">
        <w:trPr>
          <w:cantSplit/>
          <w:trHeight w:val="280"/>
        </w:trPr>
        <w:tc>
          <w:tcPr>
            <w:tcW w:w="1126" w:type="dxa"/>
          </w:tcPr>
          <w:p w14:paraId="415005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5E9B1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F10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25AC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58EA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1A85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F89CC1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67C18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777D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F161AC3" w14:textId="77777777" w:rsidTr="00D44A98">
        <w:trPr>
          <w:cantSplit/>
          <w:trHeight w:val="280"/>
        </w:trPr>
        <w:tc>
          <w:tcPr>
            <w:tcW w:w="1126" w:type="dxa"/>
          </w:tcPr>
          <w:p w14:paraId="6A24C64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FD74D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1BFAB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2D8D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B9053D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ED7AE2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38FFB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BAECA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FF742E4" w14:textId="77777777" w:rsidTr="00D44A98">
        <w:trPr>
          <w:cantSplit/>
          <w:trHeight w:val="280"/>
        </w:trPr>
        <w:tc>
          <w:tcPr>
            <w:tcW w:w="1126" w:type="dxa"/>
          </w:tcPr>
          <w:p w14:paraId="4E0D7E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6CD62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050BF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4DAF3A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C2929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97E1F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7BA1B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BCE1021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1B4D79AA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64120A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69F8C15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0B8ECC3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003C0A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1A63328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A95BA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0D3147E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11BBFC1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1CDD97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65593C59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0984B0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7D83CF9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44C0CC7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370088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6C0512F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9B47BD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FFF4A5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500EAB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B6D1D7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40F3C3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2786AEE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74EFA27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28396A7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3DB5C44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01378CF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4B28C4C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115A8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12CB1C14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483844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F39DC00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49B9E4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B8225C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4AEF34D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5CB840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B94216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CD1929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0EF119D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52796AD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17042E6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6758BD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681E6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3062AC9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2A1FAF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47681D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15F09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15FFB77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E2DAF9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9B4F9A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7EDA93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2263E2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6CF2652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26D179F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C9CF1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E415D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82599A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584E51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654ED5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321B12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E95953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3B89F8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36FC31D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410685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47F68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AB64D1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D40B55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679EF2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4ED85A2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D07395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7930DBF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627430A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E7B7C4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025B116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3EB8548F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4090BD67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BBEEEE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47F8498E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6DF45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2E78DF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6E276DC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79AAC8F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27ECF17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56B4F5A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1B2AB8EF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105755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972DC7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68005D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6BD4D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BD0A1C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DC3F0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C645A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0D01F0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B43995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B5DE51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295D7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F3A97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B866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453B2F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05199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B2FB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6C70E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43371A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9D096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7EDBE3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89D983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96B7F6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C0424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60A92D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EB0E32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3082CB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7BA803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78DE2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936778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935C3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45875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65FAE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56879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63C5FF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0E5F59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0A5EE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5E738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27EDB3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ACEED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543DA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ACD0F0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C622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1C35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3BA54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40F54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0E862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7F2C148" w14:textId="77777777" w:rsidTr="006E7A96">
        <w:trPr>
          <w:cantSplit/>
          <w:trHeight w:val="280"/>
        </w:trPr>
        <w:tc>
          <w:tcPr>
            <w:tcW w:w="1126" w:type="dxa"/>
          </w:tcPr>
          <w:p w14:paraId="553A7C4B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FBF22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2A9350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65197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8F2A6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5B47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4D4CFA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2F150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45B15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B01DC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72883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DFD58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0EB2E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6EDADD1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731E96A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00D4741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17604AB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79E196B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674208A4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59E8" w14:textId="77777777" w:rsidR="008E4F24" w:rsidRDefault="008E4F24">
      <w:r>
        <w:separator/>
      </w:r>
    </w:p>
  </w:endnote>
  <w:endnote w:type="continuationSeparator" w:id="0">
    <w:p w14:paraId="145E564E" w14:textId="77777777" w:rsidR="008E4F24" w:rsidRDefault="008E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3F41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4939804C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D996C" w14:textId="03431D30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8171C9">
      <w:rPr>
        <w:rFonts w:ascii="Avenir Next LT Pro Demi" w:hAnsi="Avenir Next LT Pro Demi"/>
        <w:color w:val="93C48B"/>
      </w:rPr>
      <w:t>10</w:t>
    </w:r>
  </w:p>
  <w:p w14:paraId="0AD3AFAF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2202CF84" wp14:editId="60E7830B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DAFB41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6079254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9D8D" w14:textId="5BA8B993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8171C9">
      <w:rPr>
        <w:rFonts w:ascii="Avenir Next LT Pro Demi" w:hAnsi="Avenir Next LT Pro Demi"/>
        <w:color w:val="93C48B"/>
      </w:rPr>
      <w:t>10</w:t>
    </w:r>
  </w:p>
  <w:p w14:paraId="4BD61512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CE88CC3" wp14:editId="376AA51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2A9CF6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EF32E46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FC1DF" w14:textId="77777777" w:rsidR="00675229" w:rsidRPr="008171C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8171C9">
      <w:rPr>
        <w:rFonts w:ascii="Avenir Next LT Pro Demi" w:hAnsi="Avenir Next LT Pro Demi"/>
        <w:b/>
        <w:bCs/>
        <w:color w:val="93C48B"/>
      </w:rPr>
      <w:fldChar w:fldCharType="begin"/>
    </w:r>
    <w:r w:rsidRPr="008171C9">
      <w:rPr>
        <w:rFonts w:ascii="Avenir Next LT Pro Demi" w:hAnsi="Avenir Next LT Pro Demi"/>
        <w:b/>
        <w:bCs/>
        <w:color w:val="93C48B"/>
      </w:rPr>
      <w:instrText>PAGE</w:instrText>
    </w:r>
    <w:r w:rsidRPr="008171C9">
      <w:rPr>
        <w:rFonts w:ascii="Avenir Next LT Pro Demi" w:hAnsi="Avenir Next LT Pro Demi"/>
        <w:b/>
        <w:bCs/>
        <w:color w:val="93C48B"/>
      </w:rPr>
      <w:fldChar w:fldCharType="separate"/>
    </w:r>
    <w:r w:rsidRPr="008171C9">
      <w:rPr>
        <w:rFonts w:ascii="Avenir Next LT Pro Demi" w:hAnsi="Avenir Next LT Pro Demi"/>
        <w:b/>
        <w:bCs/>
        <w:color w:val="93C48B"/>
      </w:rPr>
      <w:t>1</w:t>
    </w:r>
    <w:r w:rsidRPr="008171C9">
      <w:rPr>
        <w:rFonts w:ascii="Avenir Next LT Pro Demi" w:hAnsi="Avenir Next LT Pro Demi"/>
        <w:b/>
        <w:bCs/>
        <w:color w:val="93C48B"/>
      </w:rPr>
      <w:fldChar w:fldCharType="end"/>
    </w:r>
    <w:r w:rsidRPr="008171C9">
      <w:rPr>
        <w:rFonts w:ascii="Avenir Next LT Pro Demi" w:hAnsi="Avenir Next LT Pro Demi"/>
        <w:color w:val="93C48B"/>
      </w:rPr>
      <w:t xml:space="preserve"> van </w:t>
    </w:r>
    <w:r w:rsidRPr="008171C9">
      <w:rPr>
        <w:rFonts w:ascii="Avenir Next LT Pro Demi" w:hAnsi="Avenir Next LT Pro Demi"/>
        <w:b/>
        <w:bCs/>
        <w:color w:val="93C48B"/>
      </w:rPr>
      <w:t>10</w:t>
    </w:r>
  </w:p>
  <w:p w14:paraId="16ED68AD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5E8EF94D" wp14:editId="3DE235D0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47743D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2CD5651A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F3BF" w14:textId="77777777" w:rsidR="00675229" w:rsidRPr="008171C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8171C9">
      <w:rPr>
        <w:rFonts w:ascii="Avenir Next LT Pro Demi" w:hAnsi="Avenir Next LT Pro Demi"/>
        <w:b/>
        <w:bCs/>
        <w:color w:val="93C48B"/>
      </w:rPr>
      <w:fldChar w:fldCharType="begin"/>
    </w:r>
    <w:r w:rsidRPr="008171C9">
      <w:rPr>
        <w:rFonts w:ascii="Avenir Next LT Pro Demi" w:hAnsi="Avenir Next LT Pro Demi"/>
        <w:b/>
        <w:bCs/>
        <w:color w:val="93C48B"/>
      </w:rPr>
      <w:instrText>PAGE</w:instrText>
    </w:r>
    <w:r w:rsidRPr="008171C9">
      <w:rPr>
        <w:rFonts w:ascii="Avenir Next LT Pro Demi" w:hAnsi="Avenir Next LT Pro Demi"/>
        <w:b/>
        <w:bCs/>
        <w:color w:val="93C48B"/>
      </w:rPr>
      <w:fldChar w:fldCharType="separate"/>
    </w:r>
    <w:r w:rsidRPr="008171C9">
      <w:rPr>
        <w:rFonts w:ascii="Avenir Next LT Pro Demi" w:hAnsi="Avenir Next LT Pro Demi"/>
        <w:b/>
        <w:bCs/>
        <w:color w:val="93C48B"/>
      </w:rPr>
      <w:t>1</w:t>
    </w:r>
    <w:r w:rsidRPr="008171C9">
      <w:rPr>
        <w:rFonts w:ascii="Avenir Next LT Pro Demi" w:hAnsi="Avenir Next LT Pro Demi"/>
        <w:b/>
        <w:bCs/>
        <w:color w:val="93C48B"/>
      </w:rPr>
      <w:fldChar w:fldCharType="end"/>
    </w:r>
    <w:r w:rsidRPr="008171C9">
      <w:rPr>
        <w:rFonts w:ascii="Avenir Next LT Pro Demi" w:hAnsi="Avenir Next LT Pro Demi"/>
        <w:color w:val="93C48B"/>
      </w:rPr>
      <w:t xml:space="preserve"> van </w:t>
    </w:r>
    <w:r w:rsidRPr="008171C9">
      <w:rPr>
        <w:rFonts w:ascii="Avenir Next LT Pro Demi" w:hAnsi="Avenir Next LT Pro Demi"/>
        <w:b/>
        <w:bCs/>
        <w:color w:val="93C48B"/>
      </w:rPr>
      <w:t>10</w:t>
    </w:r>
  </w:p>
  <w:p w14:paraId="4270A481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BA28E0D" wp14:editId="56306CE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B8B1A2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663B297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7ED6" w14:textId="77777777" w:rsidR="008E4F24" w:rsidRDefault="008E4F24">
      <w:r>
        <w:separator/>
      </w:r>
    </w:p>
  </w:footnote>
  <w:footnote w:type="continuationSeparator" w:id="0">
    <w:p w14:paraId="1F27899F" w14:textId="77777777" w:rsidR="008E4F24" w:rsidRDefault="008E4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2D62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33E0525" wp14:editId="5D584F88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7C77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EA7DB4E" wp14:editId="251DBA7B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3E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0018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0271E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17C63"/>
    <w:rsid w:val="00425D27"/>
    <w:rsid w:val="00442F5D"/>
    <w:rsid w:val="00445E3B"/>
    <w:rsid w:val="00457D5F"/>
    <w:rsid w:val="00470B3C"/>
    <w:rsid w:val="0049755D"/>
    <w:rsid w:val="00497695"/>
    <w:rsid w:val="004B56BF"/>
    <w:rsid w:val="004B6B64"/>
    <w:rsid w:val="004D35AC"/>
    <w:rsid w:val="004F0009"/>
    <w:rsid w:val="004F4999"/>
    <w:rsid w:val="005008C3"/>
    <w:rsid w:val="00500C90"/>
    <w:rsid w:val="005048F1"/>
    <w:rsid w:val="00522FA3"/>
    <w:rsid w:val="00523A10"/>
    <w:rsid w:val="00535AAB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A72A0"/>
    <w:rsid w:val="006C14ED"/>
    <w:rsid w:val="006C36C9"/>
    <w:rsid w:val="006C6FAD"/>
    <w:rsid w:val="006C7F61"/>
    <w:rsid w:val="006E7A96"/>
    <w:rsid w:val="006F3EFA"/>
    <w:rsid w:val="007058D2"/>
    <w:rsid w:val="007129DB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171C9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C29FA"/>
    <w:rsid w:val="008D1A95"/>
    <w:rsid w:val="008D212C"/>
    <w:rsid w:val="008D487F"/>
    <w:rsid w:val="008D79B8"/>
    <w:rsid w:val="008E4F24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977BE"/>
    <w:rsid w:val="009D105C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A1F04"/>
    <w:rsid w:val="00AA663E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58E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53CC5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A21C8"/>
    <w:rsid w:val="00DA35CA"/>
    <w:rsid w:val="00DB2FBC"/>
    <w:rsid w:val="00DB6044"/>
    <w:rsid w:val="00DE0517"/>
    <w:rsid w:val="00DF0581"/>
    <w:rsid w:val="00E13163"/>
    <w:rsid w:val="00E2613D"/>
    <w:rsid w:val="00E33EC6"/>
    <w:rsid w:val="00E35725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E1AE9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58CE3935"/>
  <w15:chartTrackingRefBased/>
  <w15:docId w15:val="{6B9E492F-99F7-4A03-BAF7-E168B2F9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C\Sjabloon_V&amp;G-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c56876-d452-4a82-9e10-cb4b6b6a6a2f">
      <UserInfo>
        <DisplayName/>
        <AccountId xsi:nil="true"/>
        <AccountType/>
      </UserInfo>
    </SharedWithUsers>
    <lcf76f155ced4ddcb4097134ff3c332f xmlns="028d1cd4-e4bf-42d0-8649-4880ed29af09">
      <Terms xmlns="http://schemas.microsoft.com/office/infopath/2007/PartnerControls"/>
    </lcf76f155ced4ddcb4097134ff3c332f>
    <TaxCatchAll xmlns="4dc56876-d452-4a82-9e10-cb4b6b6a6a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AC76265DFF643848E5BE6E829ECD0" ma:contentTypeVersion="13" ma:contentTypeDescription="Een nieuw document maken." ma:contentTypeScope="" ma:versionID="f0a4d7476afec789c5014539c77edf04">
  <xsd:schema xmlns:xsd="http://www.w3.org/2001/XMLSchema" xmlns:xs="http://www.w3.org/2001/XMLSchema" xmlns:p="http://schemas.microsoft.com/office/2006/metadata/properties" xmlns:ns2="028d1cd4-e4bf-42d0-8649-4880ed29af09" xmlns:ns3="4dc56876-d452-4a82-9e10-cb4b6b6a6a2f" targetNamespace="http://schemas.microsoft.com/office/2006/metadata/properties" ma:root="true" ma:fieldsID="ff84357985396ead6322252ff0deba9a" ns2:_="" ns3:_="">
    <xsd:import namespace="028d1cd4-e4bf-42d0-8649-4880ed29af09"/>
    <xsd:import namespace="4dc56876-d452-4a82-9e10-cb4b6b6a6a2f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d1cd4-e4bf-42d0-8649-4880ed29af0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3e4d304-1e78-4258-93aa-e4a76fc926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56876-d452-4a82-9e10-cb4b6b6a6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fdccb-986a-49c5-89dd-2ad26a3a20ce}" ma:internalName="TaxCatchAll" ma:showField="CatchAllData" ma:web="4dc56876-d452-4a82-9e10-cb4b6b6a6a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4dc56876-d452-4a82-9e10-cb4b6b6a6a2f"/>
    <ds:schemaRef ds:uri="028d1cd4-e4bf-42d0-8649-4880ed29af09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338FF3-B472-4A2A-9BF5-6877627FB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d1cd4-e4bf-42d0-8649-4880ed29af09"/>
    <ds:schemaRef ds:uri="4dc56876-d452-4a82-9e10-cb4b6b6a6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Sjabloon_V&amp;G-plan</Template>
  <TotalTime>0</TotalTime>
  <Pages>12</Pages>
  <Words>1405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9117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Nienke de Haan</cp:lastModifiedBy>
  <cp:revision>16</cp:revision>
  <cp:lastPrinted>2016-12-02T11:43:00Z</cp:lastPrinted>
  <dcterms:created xsi:type="dcterms:W3CDTF">2026-06-23T07:35:00Z</dcterms:created>
  <dcterms:modified xsi:type="dcterms:W3CDTF">2026-06-23T07:55:00Z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0x0101009E0AC76265DFF643848E5BE6E829ECD0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UID">
    <vt:lpwstr>e7b1d9d5-454c-46d9-b8ed-50d865829ea7</vt:lpwstr>
  </property>
  <property fmtid="{D5CDD505-2E9C-101B-9397-08002B2CF9AE}" pid="12" name="xd_Signature">
    <vt:bool>false</vt:bool>
  </property>
</Properties>
</file>